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006"/>
        <w:gridCol w:w="4379"/>
      </w:tblGrid>
      <w:tr w:rsidR="005F01D1" w:rsidRPr="006C32C7" w14:paraId="62FA300A" w14:textId="77777777" w:rsidTr="007556E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ED50" w14:textId="77777777" w:rsidR="005F01D1" w:rsidRPr="005F01D1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center"/>
              <w:rPr>
                <w:bCs/>
                <w:color w:val="000000"/>
                <w:spacing w:val="-6"/>
                <w:sz w:val="18"/>
                <w:szCs w:val="18"/>
              </w:rPr>
            </w:pPr>
            <w:r w:rsidRPr="005F01D1">
              <w:rPr>
                <w:bCs/>
                <w:color w:val="000000"/>
                <w:spacing w:val="-6"/>
                <w:sz w:val="18"/>
                <w:szCs w:val="18"/>
              </w:rPr>
              <w:t>Oznaczenie ZKSS</w:t>
            </w:r>
          </w:p>
        </w:tc>
        <w:tc>
          <w:tcPr>
            <w:tcW w:w="4524" w:type="dxa"/>
            <w:tcBorders>
              <w:left w:val="single" w:sz="4" w:space="0" w:color="auto"/>
            </w:tcBorders>
            <w:shd w:val="clear" w:color="auto" w:fill="auto"/>
          </w:tcPr>
          <w:p w14:paraId="4E0CFAB1" w14:textId="77777777" w:rsidR="005F01D1" w:rsidRPr="006C32C7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right"/>
              <w:rPr>
                <w:color w:val="000000"/>
                <w:spacing w:val="-6"/>
                <w:szCs w:val="18"/>
              </w:rPr>
            </w:pPr>
            <w:r>
              <w:t>…………….,</w:t>
            </w:r>
            <w:r w:rsidRPr="006C32C7">
              <w:rPr>
                <w:bCs/>
                <w:szCs w:val="16"/>
              </w:rPr>
              <w:t xml:space="preserve">, </w:t>
            </w:r>
            <w:r w:rsidRPr="006C32C7">
              <w:rPr>
                <w:bCs/>
              </w:rPr>
              <w:t xml:space="preserve">dnia </w:t>
            </w:r>
            <w:r>
              <w:rPr>
                <w:bCs/>
              </w:rPr>
              <w:t>………………….</w:t>
            </w:r>
          </w:p>
        </w:tc>
      </w:tr>
    </w:tbl>
    <w:p w14:paraId="3311E45F" w14:textId="77777777" w:rsidR="005F01D1" w:rsidRPr="006C32C7" w:rsidRDefault="005F01D1" w:rsidP="005F01D1">
      <w:pPr>
        <w:widowControl w:val="0"/>
        <w:shd w:val="clear" w:color="auto" w:fill="FFFFFF"/>
        <w:tabs>
          <w:tab w:val="left" w:pos="8222"/>
        </w:tabs>
        <w:autoSpaceDE w:val="0"/>
        <w:autoSpaceDN w:val="0"/>
        <w:adjustRightInd w:val="0"/>
        <w:spacing w:line="278" w:lineRule="exact"/>
        <w:ind w:left="10" w:right="-54"/>
        <w:jc w:val="right"/>
        <w:rPr>
          <w:color w:val="000000"/>
          <w:spacing w:val="-6"/>
          <w:sz w:val="22"/>
          <w:szCs w:val="24"/>
        </w:rPr>
      </w:pPr>
      <w:r w:rsidRPr="006C32C7">
        <w:rPr>
          <w:color w:val="000000"/>
          <w:spacing w:val="-6"/>
          <w:sz w:val="22"/>
          <w:szCs w:val="24"/>
        </w:rPr>
        <w:t xml:space="preserve">  </w:t>
      </w:r>
    </w:p>
    <w:p w14:paraId="5072EA33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</w:p>
    <w:p w14:paraId="638F90A0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Pan/Pani…………………….</w:t>
      </w:r>
    </w:p>
    <w:p w14:paraId="15AC2BC2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………………………………..</w:t>
      </w:r>
    </w:p>
    <w:p w14:paraId="09177EF5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………………………………..</w:t>
      </w:r>
    </w:p>
    <w:p w14:paraId="656E296F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4E387C83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680D8AB9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6B6F5B">
        <w:rPr>
          <w:b/>
          <w:color w:val="000000"/>
          <w:spacing w:val="-4"/>
          <w:sz w:val="20"/>
        </w:rPr>
        <w:t xml:space="preserve">Sygnatura akt kuratorskich: </w:t>
      </w:r>
    </w:p>
    <w:p w14:paraId="6A8FD2F1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50230D">
        <w:rPr>
          <w:b/>
          <w:color w:val="000000"/>
          <w:spacing w:val="-4"/>
          <w:sz w:val="20"/>
        </w:rPr>
        <w:t>Sygnatura</w:t>
      </w:r>
      <w:r>
        <w:rPr>
          <w:b/>
          <w:color w:val="000000"/>
          <w:spacing w:val="-4"/>
          <w:sz w:val="20"/>
        </w:rPr>
        <w:t xml:space="preserve"> sprawy:</w:t>
      </w:r>
    </w:p>
    <w:p w14:paraId="2A9C4B6F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50230D">
        <w:rPr>
          <w:b/>
          <w:color w:val="000000"/>
          <w:spacing w:val="-4"/>
          <w:sz w:val="20"/>
        </w:rPr>
        <w:t>Sygnatura akt:</w:t>
      </w:r>
    </w:p>
    <w:p w14:paraId="6F30A17B" w14:textId="77777777" w:rsidR="007E002D" w:rsidRDefault="007E002D"/>
    <w:p w14:paraId="37AFD03D" w14:textId="77777777" w:rsidR="00A6198E" w:rsidRPr="00A6198E" w:rsidRDefault="00A6198E" w:rsidP="00A6198E">
      <w:pPr>
        <w:rPr>
          <w:vanish/>
        </w:rPr>
      </w:pPr>
    </w:p>
    <w:p w14:paraId="614F2B79" w14:textId="77777777" w:rsidR="00086089" w:rsidRDefault="00086089">
      <w:pPr>
        <w:jc w:val="right"/>
      </w:pPr>
    </w:p>
    <w:p w14:paraId="35439BB2" w14:textId="77777777" w:rsidR="00086089" w:rsidRDefault="00086089"/>
    <w:p w14:paraId="7DB8D43A" w14:textId="77777777" w:rsidR="00957183" w:rsidRDefault="00957183"/>
    <w:p w14:paraId="2562618F" w14:textId="68FB4EAF" w:rsidR="00942B1F" w:rsidRPr="009B248C" w:rsidRDefault="00942B1F" w:rsidP="00942B1F">
      <w:pPr>
        <w:spacing w:line="276" w:lineRule="auto"/>
        <w:ind w:firstLine="708"/>
        <w:jc w:val="both"/>
        <w:rPr>
          <w:bCs/>
          <w:szCs w:val="24"/>
        </w:rPr>
      </w:pPr>
      <w:r w:rsidRPr="009B248C">
        <w:rPr>
          <w:bCs/>
          <w:szCs w:val="24"/>
        </w:rPr>
        <w:t xml:space="preserve">Na mocy § 285 ust.2 Rozporządzenia Ministra Sprawiedliwości z dnia 18 czerwca 2019 roku – regulamin urzędowania sądów powszechnych (Dz.U. 2019 poz. 1141) zawiadamia się, że orzeczeniem Sądu </w:t>
      </w:r>
      <w:r>
        <w:rPr>
          <w:bCs/>
          <w:szCs w:val="24"/>
        </w:rPr>
        <w:t xml:space="preserve">Rejonowego w ………….. </w:t>
      </w:r>
      <w:r w:rsidRPr="009B248C">
        <w:rPr>
          <w:bCs/>
          <w:szCs w:val="24"/>
        </w:rPr>
        <w:t xml:space="preserve">z dnia </w:t>
      </w:r>
      <w:r>
        <w:rPr>
          <w:bCs/>
          <w:szCs w:val="24"/>
        </w:rPr>
        <w:t>…………….</w:t>
      </w:r>
      <w:r w:rsidRPr="009B248C">
        <w:rPr>
          <w:bCs/>
          <w:szCs w:val="24"/>
        </w:rPr>
        <w:t xml:space="preserve">, sygn. akt  </w:t>
      </w:r>
      <w:r>
        <w:rPr>
          <w:bCs/>
          <w:szCs w:val="24"/>
        </w:rPr>
        <w:t>.</w:t>
      </w:r>
      <w:r w:rsidRPr="009B248C">
        <w:rPr>
          <w:bCs/>
          <w:szCs w:val="24"/>
        </w:rPr>
        <w:t xml:space="preserve"> </w:t>
      </w:r>
      <w:r>
        <w:rPr>
          <w:bCs/>
          <w:szCs w:val="24"/>
        </w:rPr>
        <w:t>……………..</w:t>
      </w:r>
      <w:r w:rsidRPr="009B248C">
        <w:rPr>
          <w:bCs/>
          <w:szCs w:val="24"/>
        </w:rPr>
        <w:t>, został zastosowany nadzór nad sposobem wykonywania władzy rodzicielskiej przez</w:t>
      </w:r>
    </w:p>
    <w:p w14:paraId="199ACE7B" w14:textId="068A9A3D" w:rsidR="007B3FD2" w:rsidRDefault="007B3FD2" w:rsidP="000C0FA0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…………………………………………………………………………………………………..</w:t>
      </w:r>
    </w:p>
    <w:p w14:paraId="7EDABB8A" w14:textId="77777777" w:rsidR="00026D21" w:rsidRPr="005F01D1" w:rsidRDefault="00026D21" w:rsidP="00F05107">
      <w:pPr>
        <w:spacing w:line="276" w:lineRule="auto"/>
        <w:jc w:val="center"/>
        <w:rPr>
          <w:bCs/>
          <w:szCs w:val="24"/>
        </w:rPr>
      </w:pPr>
    </w:p>
    <w:p w14:paraId="581EB117" w14:textId="62DA8A2E" w:rsidR="00B4535C" w:rsidRPr="005F01D1" w:rsidRDefault="00B3270F" w:rsidP="00F05107">
      <w:pPr>
        <w:spacing w:line="276" w:lineRule="auto"/>
        <w:jc w:val="both"/>
        <w:rPr>
          <w:bCs/>
          <w:szCs w:val="24"/>
        </w:rPr>
      </w:pPr>
      <w:r w:rsidRPr="005F01D1">
        <w:rPr>
          <w:bCs/>
          <w:szCs w:val="24"/>
        </w:rPr>
        <w:t>Sprawowanie nadzoru</w:t>
      </w:r>
      <w:r w:rsidR="00BA7FF4" w:rsidRPr="005F01D1">
        <w:rPr>
          <w:bCs/>
          <w:szCs w:val="24"/>
        </w:rPr>
        <w:t xml:space="preserve"> powierzono </w:t>
      </w:r>
      <w:r w:rsidR="005B1D28" w:rsidRPr="005F01D1">
        <w:rPr>
          <w:bCs/>
          <w:szCs w:val="24"/>
        </w:rPr>
        <w:t xml:space="preserve">kuratorowi zawodowemu </w:t>
      </w:r>
      <w:r w:rsidR="007B3FD2">
        <w:rPr>
          <w:bCs/>
          <w:szCs w:val="24"/>
        </w:rPr>
        <w:t>……………………………..</w:t>
      </w:r>
    </w:p>
    <w:p w14:paraId="4D55F7BC" w14:textId="77777777" w:rsidR="007B3FD2" w:rsidRDefault="007B3FD2" w:rsidP="00F05107">
      <w:pPr>
        <w:spacing w:line="276" w:lineRule="auto"/>
        <w:jc w:val="both"/>
        <w:rPr>
          <w:szCs w:val="24"/>
        </w:rPr>
      </w:pPr>
    </w:p>
    <w:p w14:paraId="459F24B2" w14:textId="72709102" w:rsidR="00813919" w:rsidRPr="00A24198" w:rsidRDefault="00813919" w:rsidP="00F05107">
      <w:pPr>
        <w:spacing w:line="276" w:lineRule="auto"/>
        <w:rPr>
          <w:iCs w:val="0"/>
          <w:szCs w:val="24"/>
        </w:rPr>
      </w:pPr>
      <w:r w:rsidRPr="00A24198">
        <w:rPr>
          <w:iCs w:val="0"/>
          <w:szCs w:val="24"/>
        </w:rPr>
        <w:t xml:space="preserve">Kurator zawodowy pełni dyżur w </w:t>
      </w:r>
      <w:r w:rsidR="005D7F6D" w:rsidRPr="00A24198">
        <w:rPr>
          <w:iCs w:val="0"/>
          <w:szCs w:val="24"/>
        </w:rPr>
        <w:t xml:space="preserve">tut. </w:t>
      </w:r>
      <w:r w:rsidRPr="00A24198">
        <w:rPr>
          <w:iCs w:val="0"/>
          <w:szCs w:val="24"/>
        </w:rPr>
        <w:t xml:space="preserve">Zespole </w:t>
      </w:r>
      <w:r w:rsidR="005D7F6D" w:rsidRPr="00A24198">
        <w:rPr>
          <w:iCs w:val="0"/>
          <w:szCs w:val="24"/>
        </w:rPr>
        <w:t xml:space="preserve">pod adresem </w:t>
      </w:r>
      <w:r w:rsidR="007B3FD2" w:rsidRPr="00A24198">
        <w:rPr>
          <w:bCs/>
          <w:iCs w:val="0"/>
          <w:szCs w:val="24"/>
        </w:rPr>
        <w:t>…………</w:t>
      </w:r>
      <w:r w:rsidR="005B1D28" w:rsidRPr="00A24198">
        <w:rPr>
          <w:bCs/>
          <w:iCs w:val="0"/>
          <w:szCs w:val="24"/>
        </w:rPr>
        <w:t xml:space="preserve">, ul. </w:t>
      </w:r>
      <w:r w:rsidR="007B3FD2" w:rsidRPr="00A24198">
        <w:rPr>
          <w:bCs/>
          <w:iCs w:val="0"/>
          <w:szCs w:val="24"/>
        </w:rPr>
        <w:t>…………………</w:t>
      </w:r>
      <w:r w:rsidRPr="00A24198">
        <w:rPr>
          <w:iCs w:val="0"/>
          <w:szCs w:val="24"/>
        </w:rPr>
        <w:t xml:space="preserve">, pokój nr </w:t>
      </w:r>
      <w:r w:rsidR="007B3FD2" w:rsidRPr="00A24198">
        <w:rPr>
          <w:iCs w:val="0"/>
          <w:szCs w:val="24"/>
        </w:rPr>
        <w:t>…………</w:t>
      </w:r>
      <w:r w:rsidR="00A24198">
        <w:rPr>
          <w:iCs w:val="0"/>
          <w:szCs w:val="24"/>
        </w:rPr>
        <w:t xml:space="preserve"> </w:t>
      </w:r>
      <w:r w:rsidRPr="00A24198">
        <w:rPr>
          <w:iCs w:val="0"/>
          <w:szCs w:val="24"/>
        </w:rPr>
        <w:t xml:space="preserve">w dniach </w:t>
      </w:r>
      <w:r w:rsidR="007B3FD2" w:rsidRPr="00A24198">
        <w:rPr>
          <w:iCs w:val="0"/>
          <w:szCs w:val="24"/>
        </w:rPr>
        <w:t>…………………………..</w:t>
      </w:r>
    </w:p>
    <w:p w14:paraId="054F9D6E" w14:textId="77777777" w:rsidR="00086089" w:rsidRPr="00A24198" w:rsidRDefault="00086089" w:rsidP="00F05107">
      <w:pPr>
        <w:spacing w:line="276" w:lineRule="auto"/>
        <w:jc w:val="both"/>
        <w:rPr>
          <w:szCs w:val="24"/>
        </w:rPr>
      </w:pPr>
    </w:p>
    <w:p w14:paraId="5A57337D" w14:textId="524B2164" w:rsidR="00086089" w:rsidRDefault="00A24198" w:rsidP="00A24198">
      <w:pPr>
        <w:jc w:val="right"/>
        <w:rPr>
          <w:i/>
          <w:szCs w:val="24"/>
        </w:rPr>
      </w:pPr>
      <w:r w:rsidRPr="00A24198">
        <w:rPr>
          <w:i/>
          <w:szCs w:val="24"/>
        </w:rPr>
        <w:t xml:space="preserve">Kurator </w:t>
      </w:r>
      <w:r>
        <w:rPr>
          <w:i/>
          <w:szCs w:val="24"/>
        </w:rPr>
        <w:t>………….</w:t>
      </w:r>
    </w:p>
    <w:p w14:paraId="274CDD0F" w14:textId="7139CCDF" w:rsidR="00A24198" w:rsidRPr="00A24198" w:rsidRDefault="00A24198" w:rsidP="00A24198">
      <w:pPr>
        <w:jc w:val="right"/>
        <w:rPr>
          <w:i/>
        </w:rPr>
      </w:pPr>
      <w:r>
        <w:rPr>
          <w:i/>
          <w:szCs w:val="24"/>
        </w:rPr>
        <w:t>………………………</w:t>
      </w:r>
    </w:p>
    <w:p w14:paraId="2B8B0E7E" w14:textId="77777777" w:rsidR="00A24198" w:rsidRPr="00A24198" w:rsidRDefault="00A24198" w:rsidP="00A24198">
      <w:pPr>
        <w:jc w:val="both"/>
        <w:rPr>
          <w:szCs w:val="24"/>
          <w:u w:val="single"/>
        </w:rPr>
      </w:pPr>
    </w:p>
    <w:p w14:paraId="10B7B598" w14:textId="77777777" w:rsidR="00A24198" w:rsidRPr="00A24198" w:rsidRDefault="00A24198" w:rsidP="00A24198">
      <w:pPr>
        <w:jc w:val="both"/>
        <w:rPr>
          <w:bCs/>
          <w:sz w:val="18"/>
          <w:szCs w:val="18"/>
          <w:u w:val="single"/>
        </w:rPr>
      </w:pPr>
      <w:r w:rsidRPr="00A24198">
        <w:rPr>
          <w:sz w:val="18"/>
          <w:szCs w:val="18"/>
          <w:u w:val="single"/>
        </w:rPr>
        <w:t>Do wiadomości:</w:t>
      </w:r>
    </w:p>
    <w:p w14:paraId="72BE3612" w14:textId="46E4D6BD" w:rsidR="00A24198" w:rsidRPr="007B3FD2" w:rsidRDefault="00A24198" w:rsidP="00A2419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7B3FD2">
        <w:rPr>
          <w:sz w:val="18"/>
          <w:szCs w:val="18"/>
        </w:rPr>
        <w:t>Sąd Rejonowy w/m</w:t>
      </w:r>
    </w:p>
    <w:p w14:paraId="5E5F3AE5" w14:textId="77777777" w:rsidR="00086089" w:rsidRDefault="00086089">
      <w:pPr>
        <w:jc w:val="both"/>
      </w:pPr>
    </w:p>
    <w:p w14:paraId="2C41AE3E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iCs w:val="0"/>
          <w:sz w:val="16"/>
          <w:szCs w:val="14"/>
        </w:rPr>
        <w:tab/>
      </w:r>
      <w:r w:rsidRPr="00FD1D1D">
        <w:rPr>
          <w:iCs w:val="0"/>
          <w:sz w:val="16"/>
          <w:szCs w:val="14"/>
        </w:rPr>
        <w:tab/>
      </w:r>
    </w:p>
    <w:p w14:paraId="6EC63E7D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b/>
          <w:iCs w:val="0"/>
          <w:caps/>
          <w:sz w:val="20"/>
          <w:szCs w:val="20"/>
        </w:rPr>
        <w:t xml:space="preserve"> </w:t>
      </w:r>
      <w:r w:rsidRPr="00FD1D1D">
        <w:rPr>
          <w:iCs w:val="0"/>
          <w:sz w:val="16"/>
          <w:szCs w:val="14"/>
        </w:rPr>
        <w:tab/>
      </w:r>
    </w:p>
    <w:p w14:paraId="46582391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b/>
          <w:iCs w:val="0"/>
          <w:caps/>
          <w:sz w:val="20"/>
          <w:szCs w:val="20"/>
        </w:rPr>
        <w:t xml:space="preserve"> </w:t>
      </w:r>
      <w:r w:rsidRPr="00FD1D1D">
        <w:rPr>
          <w:iCs w:val="0"/>
          <w:sz w:val="16"/>
          <w:szCs w:val="14"/>
        </w:rPr>
        <w:tab/>
      </w:r>
    </w:p>
    <w:p w14:paraId="3E5949B8" w14:textId="77777777" w:rsidR="00FD1D1D" w:rsidRPr="00FD1D1D" w:rsidRDefault="00FD1D1D" w:rsidP="00FD1D1D">
      <w:pPr>
        <w:outlineLvl w:val="1"/>
        <w:rPr>
          <w:iCs w:val="0"/>
          <w:sz w:val="16"/>
          <w:szCs w:val="16"/>
        </w:rPr>
      </w:pPr>
    </w:p>
    <w:p w14:paraId="026DDBBC" w14:textId="77777777" w:rsidR="009036FA" w:rsidRPr="009036FA" w:rsidRDefault="009036FA" w:rsidP="009036FA">
      <w:pPr>
        <w:rPr>
          <w:color w:val="000000"/>
          <w:spacing w:val="-3"/>
          <w:sz w:val="16"/>
          <w:szCs w:val="16"/>
        </w:rPr>
      </w:pPr>
    </w:p>
    <w:p w14:paraId="4B935E23" w14:textId="77777777" w:rsidR="009036FA" w:rsidRPr="009036FA" w:rsidRDefault="009036FA" w:rsidP="009036FA">
      <w:pPr>
        <w:outlineLvl w:val="1"/>
        <w:rPr>
          <w:iCs w:val="0"/>
          <w:sz w:val="16"/>
          <w:szCs w:val="16"/>
        </w:rPr>
      </w:pPr>
      <w:bookmarkStart w:id="0" w:name="_Hlk522775835"/>
    </w:p>
    <w:bookmarkEnd w:id="0"/>
    <w:p w14:paraId="6F8F5050" w14:textId="77777777" w:rsidR="009036FA" w:rsidRPr="00FD1D1D" w:rsidRDefault="009036FA" w:rsidP="00FD1D1D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6808F79C" w14:textId="77777777" w:rsidR="00071DD1" w:rsidRPr="00A74B05" w:rsidRDefault="00071DD1" w:rsidP="00071DD1">
      <w:pPr>
        <w:rPr>
          <w:color w:val="000000"/>
          <w:spacing w:val="-3"/>
          <w:sz w:val="18"/>
          <w:szCs w:val="18"/>
        </w:rPr>
      </w:pPr>
      <w:r>
        <w:rPr>
          <w:color w:val="000000"/>
          <w:spacing w:val="-3"/>
          <w:sz w:val="18"/>
          <w:szCs w:val="18"/>
        </w:rPr>
        <w:t>Niniejsze pismo nie wymaga podpisu na podstawie § 100a ust. 1-3 rozporządzenia Ministra Sprawiedliwości z dnia 18 czerwca 2019 r. - Regulamin urzędowania sądów powszechnych jako właściwie zatwierdzone w sądowym systemie teleinformatycznym</w:t>
      </w:r>
    </w:p>
    <w:p w14:paraId="3B1000E7" w14:textId="77777777" w:rsidR="00071DD1" w:rsidRPr="008821BB" w:rsidRDefault="00071DD1" w:rsidP="00071DD1">
      <w:pPr>
        <w:outlineLvl w:val="1"/>
        <w:rPr>
          <w:iCs w:val="0"/>
          <w:sz w:val="16"/>
          <w:szCs w:val="16"/>
        </w:rPr>
      </w:pPr>
    </w:p>
    <w:p w14:paraId="6FFF609A" w14:textId="77777777" w:rsidR="00071DD1" w:rsidRPr="00FD1D1D" w:rsidRDefault="00071DD1" w:rsidP="00071DD1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3329E71C" w14:textId="77777777" w:rsidR="00086089" w:rsidRDefault="00086089">
      <w:pPr>
        <w:jc w:val="both"/>
      </w:pPr>
    </w:p>
    <w:p w14:paraId="6993FE0D" w14:textId="77777777" w:rsidR="00086089" w:rsidRDefault="00086089">
      <w:pPr>
        <w:jc w:val="both"/>
      </w:pPr>
    </w:p>
    <w:sectPr w:rsidR="00086089" w:rsidSect="00315EC2">
      <w:footnotePr>
        <w:numFmt w:val="chicago"/>
      </w:footnotePr>
      <w:pgSz w:w="11906" w:h="16838"/>
      <w:pgMar w:top="71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E3DD8" w14:textId="77777777" w:rsidR="00D072C7" w:rsidRDefault="00D072C7">
      <w:r>
        <w:separator/>
      </w:r>
    </w:p>
  </w:endnote>
  <w:endnote w:type="continuationSeparator" w:id="0">
    <w:p w14:paraId="0885406C" w14:textId="77777777" w:rsidR="00D072C7" w:rsidRDefault="00D07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677D6" w14:textId="77777777" w:rsidR="00D072C7" w:rsidRDefault="00D072C7">
      <w:r>
        <w:separator/>
      </w:r>
    </w:p>
  </w:footnote>
  <w:footnote w:type="continuationSeparator" w:id="0">
    <w:p w14:paraId="60175931" w14:textId="77777777" w:rsidR="00D072C7" w:rsidRDefault="00D07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351E9"/>
    <w:multiLevelType w:val="hybridMultilevel"/>
    <w:tmpl w:val="37763CFA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attachedTemplate r:id="rId1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D28"/>
    <w:rsid w:val="00026D21"/>
    <w:rsid w:val="00071DD1"/>
    <w:rsid w:val="0007461E"/>
    <w:rsid w:val="00086089"/>
    <w:rsid w:val="0009034E"/>
    <w:rsid w:val="000C0E97"/>
    <w:rsid w:val="000C0FA0"/>
    <w:rsid w:val="000C7F3F"/>
    <w:rsid w:val="000E6770"/>
    <w:rsid w:val="00105A6D"/>
    <w:rsid w:val="001201E9"/>
    <w:rsid w:val="001365F1"/>
    <w:rsid w:val="001422AF"/>
    <w:rsid w:val="00143442"/>
    <w:rsid w:val="00151823"/>
    <w:rsid w:val="00163C76"/>
    <w:rsid w:val="001703A0"/>
    <w:rsid w:val="001F2D37"/>
    <w:rsid w:val="0022275A"/>
    <w:rsid w:val="00234AE0"/>
    <w:rsid w:val="00245C30"/>
    <w:rsid w:val="00260A9C"/>
    <w:rsid w:val="002619F4"/>
    <w:rsid w:val="00271DCB"/>
    <w:rsid w:val="002816A0"/>
    <w:rsid w:val="00297A01"/>
    <w:rsid w:val="002B1508"/>
    <w:rsid w:val="002E30A1"/>
    <w:rsid w:val="002E5BA9"/>
    <w:rsid w:val="003142B1"/>
    <w:rsid w:val="00315EC2"/>
    <w:rsid w:val="00323B7D"/>
    <w:rsid w:val="003A0A4E"/>
    <w:rsid w:val="003F1939"/>
    <w:rsid w:val="003F2421"/>
    <w:rsid w:val="003F6FDF"/>
    <w:rsid w:val="00427F32"/>
    <w:rsid w:val="004343BE"/>
    <w:rsid w:val="0044784B"/>
    <w:rsid w:val="004659DC"/>
    <w:rsid w:val="0047155A"/>
    <w:rsid w:val="00475796"/>
    <w:rsid w:val="00476DC1"/>
    <w:rsid w:val="004D677F"/>
    <w:rsid w:val="00511FBC"/>
    <w:rsid w:val="005130FE"/>
    <w:rsid w:val="0052740D"/>
    <w:rsid w:val="00536D8B"/>
    <w:rsid w:val="00540C92"/>
    <w:rsid w:val="00545D12"/>
    <w:rsid w:val="0055399D"/>
    <w:rsid w:val="00564850"/>
    <w:rsid w:val="00595CAC"/>
    <w:rsid w:val="005A6CEC"/>
    <w:rsid w:val="005B1D28"/>
    <w:rsid w:val="005B28DB"/>
    <w:rsid w:val="005B3281"/>
    <w:rsid w:val="005B5B35"/>
    <w:rsid w:val="005C7E01"/>
    <w:rsid w:val="005D7F6D"/>
    <w:rsid w:val="005F01D1"/>
    <w:rsid w:val="00617E04"/>
    <w:rsid w:val="00650130"/>
    <w:rsid w:val="00671668"/>
    <w:rsid w:val="0068058A"/>
    <w:rsid w:val="006C0FCC"/>
    <w:rsid w:val="00715176"/>
    <w:rsid w:val="00740DD0"/>
    <w:rsid w:val="00760662"/>
    <w:rsid w:val="00772C24"/>
    <w:rsid w:val="0078121D"/>
    <w:rsid w:val="00784DAB"/>
    <w:rsid w:val="00785C02"/>
    <w:rsid w:val="007A01C2"/>
    <w:rsid w:val="007A5935"/>
    <w:rsid w:val="007B30BA"/>
    <w:rsid w:val="007B3FD2"/>
    <w:rsid w:val="007B55AA"/>
    <w:rsid w:val="007E002D"/>
    <w:rsid w:val="007E5472"/>
    <w:rsid w:val="00806A61"/>
    <w:rsid w:val="00813919"/>
    <w:rsid w:val="00820A42"/>
    <w:rsid w:val="00834094"/>
    <w:rsid w:val="00873BE9"/>
    <w:rsid w:val="00875556"/>
    <w:rsid w:val="008B1A36"/>
    <w:rsid w:val="009036FA"/>
    <w:rsid w:val="00907BBE"/>
    <w:rsid w:val="00917E88"/>
    <w:rsid w:val="00937D06"/>
    <w:rsid w:val="00941748"/>
    <w:rsid w:val="00942B1F"/>
    <w:rsid w:val="00957183"/>
    <w:rsid w:val="009627A2"/>
    <w:rsid w:val="009854B2"/>
    <w:rsid w:val="009A5872"/>
    <w:rsid w:val="009C75AF"/>
    <w:rsid w:val="009D1E83"/>
    <w:rsid w:val="009F3E12"/>
    <w:rsid w:val="00A113DE"/>
    <w:rsid w:val="00A21B03"/>
    <w:rsid w:val="00A24198"/>
    <w:rsid w:val="00A31E57"/>
    <w:rsid w:val="00A6198E"/>
    <w:rsid w:val="00A77131"/>
    <w:rsid w:val="00AB6DD6"/>
    <w:rsid w:val="00AE65C0"/>
    <w:rsid w:val="00B3270F"/>
    <w:rsid w:val="00B34B04"/>
    <w:rsid w:val="00B4535C"/>
    <w:rsid w:val="00B62602"/>
    <w:rsid w:val="00B729BD"/>
    <w:rsid w:val="00B91EE3"/>
    <w:rsid w:val="00BA4E5E"/>
    <w:rsid w:val="00BA7FF4"/>
    <w:rsid w:val="00BD27D7"/>
    <w:rsid w:val="00BF28D0"/>
    <w:rsid w:val="00C12A10"/>
    <w:rsid w:val="00C66B4C"/>
    <w:rsid w:val="00CC336D"/>
    <w:rsid w:val="00CD0628"/>
    <w:rsid w:val="00CE5C5F"/>
    <w:rsid w:val="00D072C7"/>
    <w:rsid w:val="00D13B5C"/>
    <w:rsid w:val="00D356C2"/>
    <w:rsid w:val="00D40143"/>
    <w:rsid w:val="00D55F9C"/>
    <w:rsid w:val="00D572AA"/>
    <w:rsid w:val="00D63CCE"/>
    <w:rsid w:val="00D7065A"/>
    <w:rsid w:val="00D73A1E"/>
    <w:rsid w:val="00D74DED"/>
    <w:rsid w:val="00D96015"/>
    <w:rsid w:val="00DC35E5"/>
    <w:rsid w:val="00DC46DA"/>
    <w:rsid w:val="00E10C29"/>
    <w:rsid w:val="00E211F1"/>
    <w:rsid w:val="00E3724E"/>
    <w:rsid w:val="00E86F18"/>
    <w:rsid w:val="00E9744F"/>
    <w:rsid w:val="00F030F0"/>
    <w:rsid w:val="00F05107"/>
    <w:rsid w:val="00F06738"/>
    <w:rsid w:val="00F20101"/>
    <w:rsid w:val="00F23E6F"/>
    <w:rsid w:val="00F24948"/>
    <w:rsid w:val="00F323B9"/>
    <w:rsid w:val="00F53F2E"/>
    <w:rsid w:val="00F56414"/>
    <w:rsid w:val="00F57D47"/>
    <w:rsid w:val="00F82C57"/>
    <w:rsid w:val="00F83C75"/>
    <w:rsid w:val="00F920D3"/>
    <w:rsid w:val="00FA7A88"/>
    <w:rsid w:val="00FB5310"/>
    <w:rsid w:val="00FD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16BFD"/>
  <w15:docId w15:val="{B20FAA15-1C51-473C-9574-C5BEA23E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C2"/>
    <w:rPr>
      <w:iCs/>
      <w:sz w:val="24"/>
      <w:szCs w:val="7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3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315EC2"/>
    <w:rPr>
      <w:sz w:val="20"/>
      <w:szCs w:val="20"/>
    </w:rPr>
  </w:style>
  <w:style w:type="character" w:styleId="Odwoanieprzypisudolnego">
    <w:name w:val="footnote reference"/>
    <w:semiHidden/>
    <w:rsid w:val="00315EC2"/>
    <w:rPr>
      <w:vertAlign w:val="superscript"/>
    </w:rPr>
  </w:style>
  <w:style w:type="character" w:styleId="Hipercze">
    <w:name w:val="Hyperlink"/>
    <w:semiHidden/>
    <w:rsid w:val="00315EC2"/>
    <w:rPr>
      <w:color w:val="0000FF"/>
      <w:u w:val="single"/>
    </w:rPr>
  </w:style>
  <w:style w:type="paragraph" w:customStyle="1" w:styleId="Style25">
    <w:name w:val="Style25"/>
    <w:basedOn w:val="Normalny"/>
    <w:rsid w:val="00315EC2"/>
    <w:pPr>
      <w:widowControl w:val="0"/>
      <w:autoSpaceDE w:val="0"/>
      <w:autoSpaceDN w:val="0"/>
      <w:adjustRightInd w:val="0"/>
      <w:spacing w:line="379" w:lineRule="exact"/>
      <w:ind w:firstLine="437"/>
      <w:jc w:val="both"/>
    </w:pPr>
    <w:rPr>
      <w:rFonts w:ascii="Arial" w:hAnsi="Arial"/>
      <w:iCs w:val="0"/>
      <w:szCs w:val="24"/>
    </w:rPr>
  </w:style>
  <w:style w:type="character" w:customStyle="1" w:styleId="FontStyle65">
    <w:name w:val="Font Style65"/>
    <w:rsid w:val="00315EC2"/>
    <w:rPr>
      <w:rFonts w:ascii="Arial" w:hAnsi="Arial" w:cs="Arial"/>
      <w:sz w:val="20"/>
      <w:szCs w:val="20"/>
    </w:rPr>
  </w:style>
  <w:style w:type="character" w:customStyle="1" w:styleId="FontStyle66">
    <w:name w:val="Font Style66"/>
    <w:rsid w:val="00315EC2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etta.odelska\AppData\Local\Temp\Kurator3\090632_Zawiadomienie%20uczestnik&#243;w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B2F60-47AE-444A-B8C4-7A995580F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090632_Zawiadomienie uczestników</Template>
  <TotalTime>0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uczestników</vt:lpstr>
    </vt:vector>
  </TitlesOfParts>
  <Company>SR Słupsk, Zespół Kuratorskiej Służby Sądowej  sprawy rodzinne i nieletnich, III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uczestników</dc:title>
  <dc:subject>III Alkk 11/24</dc:subject>
  <dc:creator>Anetta Odelska</dc:creator>
  <cp:keywords/>
  <dc:description/>
  <cp:lastModifiedBy>Gierszyński Krzysztof</cp:lastModifiedBy>
  <cp:revision>2</cp:revision>
  <cp:lastPrinted>2011-03-03T07:45:00Z</cp:lastPrinted>
  <dcterms:created xsi:type="dcterms:W3CDTF">2025-01-31T08:57:00Z</dcterms:created>
  <dcterms:modified xsi:type="dcterms:W3CDTF">2025-01-31T08:57:00Z</dcterms:modified>
  <cp:category>Informacja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likacja">
    <vt:lpwstr>KURATOR-3 3.6.3.0</vt:lpwstr>
  </property>
  <property fmtid="{D5CDD505-2E9C-101B-9397-08002B2CF9AE}" pid="3" name="Producent">
    <vt:lpwstr>ZETO Świdnica sp. z o.o.</vt:lpwstr>
  </property>
  <property fmtid="{D5CDD505-2E9C-101B-9397-08002B2CF9AE}" pid="4" name="Stacja">
    <vt:lpwstr>4076-2401681-21</vt:lpwstr>
  </property>
  <property fmtid="{D5CDD505-2E9C-101B-9397-08002B2CF9AE}" pid="5" name="System operacyjny">
    <vt:lpwstr>Microsoft Windows NT 6.2.9200.0</vt:lpwstr>
  </property>
</Properties>
</file>